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E326FF" w14:textId="77777777" w:rsidR="00DC7599" w:rsidRDefault="00DC7599" w:rsidP="00DC75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BOSEWORTH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14:paraId="6F5BDDB9" w14:textId="23FC3E76" w:rsidR="00DC7599" w:rsidRDefault="00DC7599" w:rsidP="00DC75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f Plumtree</w:t>
      </w:r>
      <w:r>
        <w:rPr>
          <w:rFonts w:ascii="Times New Roman" w:hAnsi="Times New Roman" w:cs="Times New Roman"/>
          <w:sz w:val="24"/>
          <w:szCs w:val="24"/>
        </w:rPr>
        <w:t>, Nottinghamshire.</w:t>
      </w:r>
    </w:p>
    <w:p w14:paraId="32560149" w14:textId="77777777" w:rsidR="00DC7599" w:rsidRDefault="00DC7599" w:rsidP="00DC75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7C29C2" w14:textId="77777777" w:rsidR="00DC7599" w:rsidRDefault="00DC7599" w:rsidP="00DC75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5AC1F5" w14:textId="77777777" w:rsidR="00DC7599" w:rsidRDefault="00DC7599" w:rsidP="00DC75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Nov.1434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virtute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officii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gramStart"/>
      <w:r>
        <w:rPr>
          <w:rFonts w:ascii="Times New Roman" w:hAnsi="Times New Roman" w:cs="Times New Roman"/>
          <w:sz w:val="24"/>
          <w:szCs w:val="24"/>
        </w:rPr>
        <w:t>Nottingham</w:t>
      </w:r>
      <w:proofErr w:type="gramEnd"/>
    </w:p>
    <w:p w14:paraId="3ACF9C9C" w14:textId="77777777" w:rsidR="00DC7599" w:rsidRDefault="00DC7599" w:rsidP="00DC75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Sir John Darcy(q.v.).</w:t>
      </w:r>
    </w:p>
    <w:p w14:paraId="49B7E6E3" w14:textId="77777777" w:rsidR="00DC7599" w:rsidRDefault="00DC7599" w:rsidP="00DC75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24-406)</w:t>
      </w:r>
    </w:p>
    <w:p w14:paraId="2F21609E" w14:textId="77777777" w:rsidR="00DC7599" w:rsidRDefault="00DC7599" w:rsidP="00DC75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84522F" w14:textId="77777777" w:rsidR="00DC7599" w:rsidRDefault="00DC7599" w:rsidP="00DC75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51A52D" w14:textId="77777777" w:rsidR="00DC7599" w:rsidRPr="00DD229A" w:rsidRDefault="00DC7599" w:rsidP="00DC75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28 March 2021</w:t>
      </w:r>
    </w:p>
    <w:p w14:paraId="2B9B2DCB" w14:textId="483A697E" w:rsidR="00BA00AB" w:rsidRPr="00DC759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DC759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93E757" w14:textId="77777777" w:rsidR="00DC7599" w:rsidRDefault="00DC7599" w:rsidP="009139A6">
      <w:r>
        <w:separator/>
      </w:r>
    </w:p>
  </w:endnote>
  <w:endnote w:type="continuationSeparator" w:id="0">
    <w:p w14:paraId="33D7C022" w14:textId="77777777" w:rsidR="00DC7599" w:rsidRDefault="00DC759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08CC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DBA06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B6E71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388CC0" w14:textId="77777777" w:rsidR="00DC7599" w:rsidRDefault="00DC7599" w:rsidP="009139A6">
      <w:r>
        <w:separator/>
      </w:r>
    </w:p>
  </w:footnote>
  <w:footnote w:type="continuationSeparator" w:id="0">
    <w:p w14:paraId="1CD15CAC" w14:textId="77777777" w:rsidR="00DC7599" w:rsidRDefault="00DC759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3D6CE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BAD8C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20D7C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599"/>
    <w:rsid w:val="000666E0"/>
    <w:rsid w:val="002510B7"/>
    <w:rsid w:val="00355002"/>
    <w:rsid w:val="005C130B"/>
    <w:rsid w:val="00826F5C"/>
    <w:rsid w:val="009139A6"/>
    <w:rsid w:val="009448BB"/>
    <w:rsid w:val="00A3176C"/>
    <w:rsid w:val="00BA00AB"/>
    <w:rsid w:val="00DC759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8F241"/>
  <w15:chartTrackingRefBased/>
  <w15:docId w15:val="{E9F17718-0DA7-4B56-B9FF-2F5C45267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2021-03-28T16:36:00Z</dcterms:created>
  <dcterms:modified xsi:type="dcterms:W3CDTF">2021-03-28T16:37:00Z</dcterms:modified>
</cp:coreProperties>
</file>